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7D5C" w14:textId="74284205" w:rsidR="00025386" w:rsidRPr="00CC3DC0" w:rsidRDefault="00657A47" w:rsidP="00EC10EE">
      <w:pPr>
        <w:pStyle w:val="Nagwek4"/>
        <w:spacing w:after="480" w:line="276" w:lineRule="auto"/>
        <w:rPr>
          <w:bCs/>
          <w:i w:val="0"/>
          <w:szCs w:val="24"/>
        </w:rPr>
      </w:pPr>
      <w:bookmarkStart w:id="0" w:name="_Hlk60301409"/>
      <w:r w:rsidRPr="00CC3DC0">
        <w:rPr>
          <w:bCs/>
          <w:i w:val="0"/>
          <w:szCs w:val="24"/>
        </w:rPr>
        <w:t xml:space="preserve">Załącznik nr </w:t>
      </w:r>
      <w:r w:rsidR="00F076FB">
        <w:rPr>
          <w:bCs/>
          <w:i w:val="0"/>
          <w:szCs w:val="24"/>
        </w:rPr>
        <w:t>5</w:t>
      </w:r>
      <w:r w:rsidR="007666D6" w:rsidRPr="00CC3DC0">
        <w:rPr>
          <w:bCs/>
          <w:i w:val="0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053927" w:rsidRPr="00CC3DC0" w14:paraId="792FDCDC" w14:textId="77777777" w:rsidTr="008770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9218DA" w14:textId="77777777" w:rsidR="008D442B" w:rsidRPr="00CC3DC0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C0">
              <w:rPr>
                <w:rFonts w:ascii="Times New Roman" w:hAnsi="Times New Roman"/>
                <w:b/>
                <w:sz w:val="28"/>
                <w:szCs w:val="28"/>
              </w:rPr>
              <w:t xml:space="preserve">OŚWIADCZENIE WYKONAWCÓW </w:t>
            </w:r>
          </w:p>
          <w:p w14:paraId="36D0225C" w14:textId="77777777" w:rsidR="00053927" w:rsidRPr="00CC3DC0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C0">
              <w:rPr>
                <w:rFonts w:ascii="Times New Roman" w:hAnsi="Times New Roman"/>
                <w:b/>
                <w:sz w:val="28"/>
                <w:szCs w:val="28"/>
              </w:rPr>
              <w:t>WSPÓLNIE UBIEGAJĄCYCH SIĘ O UDZIELENIE ZAMÓWIENIA</w:t>
            </w:r>
            <w:r w:rsidR="00053927" w:rsidRPr="00CC3D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9C301FB" w14:textId="77777777" w:rsidR="00053927" w:rsidRPr="00CC3DC0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C3DC0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CC3DC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</w:t>
            </w:r>
            <w:r w:rsidR="007A2C38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oświadczenie należy wypełnić w sytuacji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gdy </w:t>
            </w:r>
            <w:r w:rsidR="00B641BE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ykonawc</w:t>
            </w:r>
            <w:r w:rsidR="00B641BE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y wspólnie ubiegają </w:t>
            </w:r>
            <w:r w:rsidR="00CE0E2D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się o </w:t>
            </w:r>
            <w:r w:rsidR="00B641BE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udzielenie zamówienia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</w:tc>
      </w:tr>
    </w:tbl>
    <w:p w14:paraId="3C38EC97" w14:textId="1DB2D191" w:rsidR="003A486D" w:rsidRPr="00CC3DC0" w:rsidRDefault="008D442B" w:rsidP="008C24D8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Działając </w:t>
      </w:r>
      <w:r w:rsidR="003A486D" w:rsidRPr="00CC3DC0">
        <w:rPr>
          <w:rFonts w:ascii="Times New Roman" w:eastAsia="Times New Roman" w:hAnsi="Times New Roman"/>
          <w:sz w:val="24"/>
          <w:szCs w:val="24"/>
          <w:lang w:eastAsia="pl-PL"/>
        </w:rPr>
        <w:t>w imieniu Wykonawców wspólnie ubiegających się o udzielenie zamówienia w</w:t>
      </w:r>
      <w:r w:rsidR="008C24D8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811"/>
        <w:gridCol w:w="4859"/>
      </w:tblGrid>
      <w:tr w:rsidR="003A486D" w:rsidRPr="00CC3DC0" w14:paraId="2F943D43" w14:textId="77777777" w:rsidTr="0087706D">
        <w:tc>
          <w:tcPr>
            <w:tcW w:w="550" w:type="dxa"/>
            <w:vAlign w:val="center"/>
          </w:tcPr>
          <w:p w14:paraId="6ED942AE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811" w:type="dxa"/>
            <w:vAlign w:val="center"/>
          </w:tcPr>
          <w:p w14:paraId="1FE007A5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Nazwa</w:t>
            </w:r>
            <w:r w:rsidR="0024648D" w:rsidRPr="00CC3D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CC3DC0">
              <w:rPr>
                <w:rFonts w:ascii="Times New Roman" w:eastAsia="Times New Roman" w:hAnsi="Times New Roman"/>
                <w:lang w:eastAsia="pl-PL"/>
              </w:rPr>
              <w:t>Wykonawcy</w:t>
            </w:r>
            <w:r w:rsidR="0024648D" w:rsidRPr="00CC3D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A0686" w:rsidRPr="00CC3DC0">
              <w:rPr>
                <w:rFonts w:ascii="Times New Roman" w:hAnsi="Times New Roman"/>
              </w:rPr>
              <w:t>*</w:t>
            </w:r>
          </w:p>
        </w:tc>
        <w:tc>
          <w:tcPr>
            <w:tcW w:w="4859" w:type="dxa"/>
            <w:vAlign w:val="center"/>
          </w:tcPr>
          <w:p w14:paraId="70921749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Adres</w:t>
            </w:r>
          </w:p>
        </w:tc>
      </w:tr>
      <w:tr w:rsidR="003A486D" w:rsidRPr="00CC3DC0" w14:paraId="55D3D1EC" w14:textId="77777777" w:rsidTr="0087706D">
        <w:tc>
          <w:tcPr>
            <w:tcW w:w="550" w:type="dxa"/>
            <w:vAlign w:val="center"/>
          </w:tcPr>
          <w:p w14:paraId="64FF02FD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811" w:type="dxa"/>
          </w:tcPr>
          <w:p w14:paraId="262280F9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</w:tcPr>
          <w:p w14:paraId="14BA9ADD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A486D" w:rsidRPr="00CC3DC0" w14:paraId="6C9996A3" w14:textId="77777777" w:rsidTr="0087706D">
        <w:tc>
          <w:tcPr>
            <w:tcW w:w="550" w:type="dxa"/>
            <w:vAlign w:val="center"/>
          </w:tcPr>
          <w:p w14:paraId="3A292912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811" w:type="dxa"/>
          </w:tcPr>
          <w:p w14:paraId="58196550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</w:tcPr>
          <w:p w14:paraId="61509CBB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B34C9D9" w14:textId="31B983D3" w:rsidR="00BE3BCE" w:rsidRPr="00CC3DC0" w:rsidRDefault="0024648D" w:rsidP="00B641BE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CC3DC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8D442B" w:rsidRPr="00CC3DC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świadczam, </w:t>
      </w:r>
      <w:r w:rsidR="008D442B"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CC3DC0">
        <w:rPr>
          <w:rFonts w:ascii="Times New Roman" w:hAnsi="Times New Roman"/>
          <w:sz w:val="24"/>
          <w:szCs w:val="24"/>
        </w:rPr>
        <w:t>ustawy z dnia 11 września 2019</w:t>
      </w:r>
      <w:r w:rsidR="00AC5FE1" w:rsidRPr="00CC3DC0">
        <w:rPr>
          <w:rFonts w:ascii="Times New Roman" w:hAnsi="Times New Roman"/>
          <w:sz w:val="24"/>
          <w:szCs w:val="24"/>
        </w:rPr>
        <w:t xml:space="preserve"> </w:t>
      </w:r>
      <w:r w:rsidRPr="00CC3DC0">
        <w:rPr>
          <w:rFonts w:ascii="Times New Roman" w:hAnsi="Times New Roman"/>
          <w:sz w:val="24"/>
          <w:szCs w:val="24"/>
        </w:rPr>
        <w:t xml:space="preserve">r. Prawo zamówień publicznych </w:t>
      </w:r>
      <w:r w:rsidR="008E7404" w:rsidRPr="008C24D8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C22D35" w:rsidRPr="00C22D35">
        <w:rPr>
          <w:rFonts w:ascii="Times New Roman" w:hAnsi="Times New Roman"/>
          <w:color w:val="000000" w:themeColor="text1"/>
          <w:sz w:val="24"/>
          <w:szCs w:val="24"/>
        </w:rPr>
        <w:t>t.j. Dz. U. z 2026 r. poz. 793 z późn. zm.</w:t>
      </w:r>
      <w:r w:rsidR="008E7404" w:rsidRPr="008C24D8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C24D8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CC3DC0">
        <w:rPr>
          <w:rFonts w:ascii="Times New Roman" w:hAnsi="Times New Roman"/>
          <w:sz w:val="24"/>
          <w:szCs w:val="24"/>
        </w:rPr>
        <w:t>że w ramach zamówienia</w:t>
      </w:r>
      <w:r w:rsidR="00BE3BCE"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 pn.:</w:t>
      </w:r>
    </w:p>
    <w:p w14:paraId="5872AB6E" w14:textId="77777777" w:rsidR="007600EB" w:rsidRDefault="007600EB" w:rsidP="007600EB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00EB">
        <w:rPr>
          <w:rFonts w:ascii="Times New Roman" w:hAnsi="Times New Roman"/>
          <w:b/>
          <w:sz w:val="28"/>
          <w:szCs w:val="28"/>
        </w:rPr>
        <w:t xml:space="preserve">Przebudowa drogi wewn. na dz. nr 11 (dojazd do nr </w:t>
      </w:r>
      <w:proofErr w:type="spellStart"/>
      <w:r w:rsidRPr="007600EB">
        <w:rPr>
          <w:rFonts w:ascii="Times New Roman" w:hAnsi="Times New Roman"/>
          <w:b/>
          <w:sz w:val="28"/>
          <w:szCs w:val="28"/>
        </w:rPr>
        <w:t>9A</w:t>
      </w:r>
      <w:proofErr w:type="spellEnd"/>
      <w:r w:rsidRPr="007600EB">
        <w:rPr>
          <w:rFonts w:ascii="Times New Roman" w:hAnsi="Times New Roman"/>
          <w:b/>
          <w:sz w:val="28"/>
          <w:szCs w:val="28"/>
        </w:rPr>
        <w:t>) w Mielnowie</w:t>
      </w:r>
      <w:r w:rsidRPr="007600EB">
        <w:rPr>
          <w:rFonts w:ascii="Times New Roman" w:hAnsi="Times New Roman"/>
          <w:b/>
          <w:bCs/>
          <w:sz w:val="28"/>
          <w:szCs w:val="28"/>
        </w:rPr>
        <w:t>”</w:t>
      </w:r>
      <w:r w:rsidRPr="007600E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F7F3B9A" w14:textId="707876CE" w:rsidR="007600EB" w:rsidRDefault="007600EB" w:rsidP="007600EB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00EB">
        <w:rPr>
          <w:rFonts w:ascii="Times New Roman" w:hAnsi="Times New Roman"/>
          <w:b/>
          <w:bCs/>
          <w:sz w:val="28"/>
          <w:szCs w:val="28"/>
        </w:rPr>
        <w:t>- znak sprawy ZP.271.11.2026</w:t>
      </w:r>
    </w:p>
    <w:p w14:paraId="7F4E276A" w14:textId="77777777" w:rsidR="007600EB" w:rsidRPr="007600EB" w:rsidRDefault="007600EB" w:rsidP="007600EB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5F3F8F1" w14:textId="77777777" w:rsidR="00DC652A" w:rsidRPr="00CC3DC0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C3DC0">
        <w:rPr>
          <w:rFonts w:ascii="Times New Roman" w:eastAsia="Times New Roman" w:hAnsi="Times New Roman"/>
          <w:b/>
          <w:sz w:val="24"/>
          <w:szCs w:val="24"/>
          <w:lang w:eastAsia="pl-PL"/>
        </w:rPr>
        <w:t>następujące roboty</w:t>
      </w:r>
      <w:r w:rsidR="00B641BE"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C3DC0">
        <w:rPr>
          <w:rFonts w:ascii="Times New Roman" w:eastAsia="Times New Roman" w:hAnsi="Times New Roman"/>
          <w:strike/>
          <w:sz w:val="24"/>
          <w:szCs w:val="24"/>
          <w:lang w:eastAsia="pl-PL"/>
        </w:rPr>
        <w:t>/ usługi / dostawy</w:t>
      </w:r>
      <w:r w:rsidR="00B641BE" w:rsidRPr="00CC3DC0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CC3DC0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>dzielenie zamówienia</w:t>
      </w:r>
      <w:r w:rsidR="00DC652A" w:rsidRPr="00CC3DC0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602"/>
        <w:gridCol w:w="5069"/>
      </w:tblGrid>
      <w:tr w:rsidR="00B641BE" w:rsidRPr="00CC3DC0" w14:paraId="54EC0C1A" w14:textId="77777777" w:rsidTr="0087706D">
        <w:tc>
          <w:tcPr>
            <w:tcW w:w="617" w:type="dxa"/>
            <w:vAlign w:val="center"/>
          </w:tcPr>
          <w:p w14:paraId="2BA23C59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602" w:type="dxa"/>
          </w:tcPr>
          <w:p w14:paraId="09F1F37C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Nazwa Wykonawcy</w:t>
            </w:r>
          </w:p>
        </w:tc>
        <w:tc>
          <w:tcPr>
            <w:tcW w:w="5069" w:type="dxa"/>
            <w:vAlign w:val="center"/>
          </w:tcPr>
          <w:p w14:paraId="221684A9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Wykaz realizowanych robót/dostaw/usług</w:t>
            </w:r>
          </w:p>
        </w:tc>
      </w:tr>
      <w:tr w:rsidR="00B641BE" w:rsidRPr="00CC3DC0" w14:paraId="0ED03680" w14:textId="77777777" w:rsidTr="0087706D">
        <w:tc>
          <w:tcPr>
            <w:tcW w:w="617" w:type="dxa"/>
            <w:vAlign w:val="center"/>
          </w:tcPr>
          <w:p w14:paraId="7E9930EF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602" w:type="dxa"/>
          </w:tcPr>
          <w:p w14:paraId="55F74BD1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</w:tcPr>
          <w:p w14:paraId="0B2468AC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641BE" w:rsidRPr="00CC3DC0" w14:paraId="56836B14" w14:textId="77777777" w:rsidTr="0087706D">
        <w:tc>
          <w:tcPr>
            <w:tcW w:w="617" w:type="dxa"/>
            <w:vAlign w:val="center"/>
          </w:tcPr>
          <w:p w14:paraId="64C77FD3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602" w:type="dxa"/>
          </w:tcPr>
          <w:p w14:paraId="547FABC0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</w:tcPr>
          <w:p w14:paraId="40ECC662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0AAFB111" w14:textId="77777777" w:rsidR="007A2C38" w:rsidRPr="00CC3DC0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A022759" w14:textId="77777777" w:rsidR="00AC5FE1" w:rsidRPr="00CC3DC0" w:rsidRDefault="00AC5FE1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4809"/>
      </w:tblGrid>
      <w:tr w:rsidR="00053927" w:rsidRPr="00CC3DC0" w14:paraId="44E91DD9" w14:textId="77777777" w:rsidTr="00AC5FE1">
        <w:trPr>
          <w:trHeight w:val="519"/>
        </w:trPr>
        <w:tc>
          <w:tcPr>
            <w:tcW w:w="4263" w:type="dxa"/>
          </w:tcPr>
          <w:p w14:paraId="1FAC7912" w14:textId="77777777" w:rsidR="00053927" w:rsidRPr="00CC3DC0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………………………………………………..</w:t>
            </w:r>
          </w:p>
          <w:p w14:paraId="36AD650E" w14:textId="77777777" w:rsidR="00053927" w:rsidRPr="00CC3DC0" w:rsidRDefault="00053927" w:rsidP="00B641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(miejsce i data)</w:t>
            </w:r>
          </w:p>
        </w:tc>
        <w:tc>
          <w:tcPr>
            <w:tcW w:w="4809" w:type="dxa"/>
          </w:tcPr>
          <w:p w14:paraId="350AA8CC" w14:textId="77777777" w:rsidR="00053927" w:rsidRPr="00CC3DC0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………………….…………………..………………………</w:t>
            </w:r>
          </w:p>
          <w:p w14:paraId="74FA645C" w14:textId="77777777" w:rsidR="00053927" w:rsidRPr="00CC3DC0" w:rsidRDefault="00053927" w:rsidP="008833CF">
            <w:pPr>
              <w:spacing w:before="60" w:after="0" w:line="240" w:lineRule="auto"/>
              <w:ind w:left="-113"/>
              <w:jc w:val="center"/>
              <w:rPr>
                <w:rFonts w:ascii="Times New Roman" w:hAnsi="Times New Roman"/>
                <w:sz w:val="20"/>
              </w:rPr>
            </w:pPr>
            <w:r w:rsidRPr="00CC3DC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 xml:space="preserve">(podpis osoby uprawnionej do </w:t>
            </w:r>
            <w:r w:rsidR="00B641BE" w:rsidRPr="00CC3DC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reprezentowania wykonawców wspólnie ubiegających się o udzielenie zamówienia</w:t>
            </w:r>
            <w:r w:rsidRPr="00CC3DC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)</w:t>
            </w:r>
          </w:p>
        </w:tc>
      </w:tr>
      <w:bookmarkEnd w:id="0"/>
    </w:tbl>
    <w:p w14:paraId="3E2AF48F" w14:textId="77777777" w:rsidR="007A2C38" w:rsidRPr="00CC3DC0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2AF84C5C" w14:textId="77777777" w:rsidR="00522DDE" w:rsidRPr="00CC3DC0" w:rsidRDefault="00522DDE" w:rsidP="00522D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</w:pP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  <w:t>PODPIS ELEKTRONICZNY</w:t>
      </w:r>
    </w:p>
    <w:p w14:paraId="12961E5F" w14:textId="77777777" w:rsidR="00522DDE" w:rsidRPr="00CC3DC0" w:rsidRDefault="00522DDE" w:rsidP="00522D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</w:pPr>
      <w:r w:rsidRPr="00CC3DC0"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  <w:t>kwalifikowany, zaufany lub osobisty</w:t>
      </w:r>
    </w:p>
    <w:p w14:paraId="1F31941E" w14:textId="77777777" w:rsidR="004A0686" w:rsidRPr="00CC3DC0" w:rsidRDefault="004A0686" w:rsidP="004A0686">
      <w:pPr>
        <w:spacing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CC3DC0">
        <w:rPr>
          <w:rFonts w:ascii="Times New Roman" w:hAnsi="Times New Roman"/>
          <w:sz w:val="20"/>
          <w:szCs w:val="20"/>
        </w:rPr>
        <w:t xml:space="preserve">* wypełnić tyle </w:t>
      </w:r>
      <w:r w:rsidR="00053DA9" w:rsidRPr="00CC3DC0">
        <w:rPr>
          <w:rFonts w:ascii="Times New Roman" w:hAnsi="Times New Roman"/>
          <w:sz w:val="20"/>
          <w:szCs w:val="20"/>
        </w:rPr>
        <w:t>razy,</w:t>
      </w:r>
      <w:r w:rsidRPr="00CC3DC0">
        <w:rPr>
          <w:rFonts w:ascii="Times New Roman" w:hAnsi="Times New Roman"/>
          <w:sz w:val="20"/>
          <w:szCs w:val="20"/>
        </w:rPr>
        <w:t xml:space="preserve"> ile to konieczne.</w:t>
      </w:r>
    </w:p>
    <w:sectPr w:rsidR="004A0686" w:rsidRPr="00CC3DC0" w:rsidSect="008C24D8">
      <w:headerReference w:type="default" r:id="rId7"/>
      <w:footerReference w:type="default" r:id="rId8"/>
      <w:pgSz w:w="11906" w:h="16838"/>
      <w:pgMar w:top="1417" w:right="1133" w:bottom="1417" w:left="1417" w:header="851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CA2E5" w14:textId="77777777" w:rsidR="005875D8" w:rsidRDefault="005875D8" w:rsidP="00025386">
      <w:pPr>
        <w:spacing w:after="0" w:line="240" w:lineRule="auto"/>
      </w:pPr>
      <w:r>
        <w:separator/>
      </w:r>
    </w:p>
  </w:endnote>
  <w:endnote w:type="continuationSeparator" w:id="0">
    <w:p w14:paraId="2D550C6A" w14:textId="77777777" w:rsidR="005875D8" w:rsidRDefault="005875D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67410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C415B0" w14:textId="77777777" w:rsidR="00AC5FE1" w:rsidRDefault="00AC5FE1">
            <w:pPr>
              <w:pStyle w:val="Stopka"/>
              <w:jc w:val="center"/>
            </w:pPr>
            <w:r>
              <w:t xml:space="preserve">Strona </w:t>
            </w:r>
            <w:r w:rsidR="008F60B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F60BD">
              <w:rPr>
                <w:b/>
                <w:bCs/>
                <w:sz w:val="24"/>
                <w:szCs w:val="24"/>
              </w:rPr>
              <w:fldChar w:fldCharType="separate"/>
            </w:r>
            <w:r w:rsidR="00CE0E2D">
              <w:rPr>
                <w:b/>
                <w:bCs/>
                <w:noProof/>
              </w:rPr>
              <w:t>1</w:t>
            </w:r>
            <w:r w:rsidR="008F60B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F60B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F60BD">
              <w:rPr>
                <w:b/>
                <w:bCs/>
                <w:sz w:val="24"/>
                <w:szCs w:val="24"/>
              </w:rPr>
              <w:fldChar w:fldCharType="separate"/>
            </w:r>
            <w:r w:rsidR="00CE0E2D">
              <w:rPr>
                <w:b/>
                <w:bCs/>
                <w:noProof/>
              </w:rPr>
              <w:t>1</w:t>
            </w:r>
            <w:r w:rsidR="008F60B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80DCDF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8E32C" w14:textId="77777777" w:rsidR="005875D8" w:rsidRDefault="005875D8" w:rsidP="00025386">
      <w:pPr>
        <w:spacing w:after="0" w:line="240" w:lineRule="auto"/>
      </w:pPr>
      <w:r>
        <w:separator/>
      </w:r>
    </w:p>
  </w:footnote>
  <w:footnote w:type="continuationSeparator" w:id="0">
    <w:p w14:paraId="32B55F20" w14:textId="77777777" w:rsidR="005875D8" w:rsidRDefault="005875D8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915D" w14:textId="77777777" w:rsidR="00EC10EE" w:rsidRPr="00DD6EF2" w:rsidRDefault="00EC10EE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53E32"/>
    <w:multiLevelType w:val="hybridMultilevel"/>
    <w:tmpl w:val="92F4F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4357">
    <w:abstractNumId w:val="3"/>
  </w:num>
  <w:num w:numId="2" w16cid:durableId="775053296">
    <w:abstractNumId w:val="0"/>
  </w:num>
  <w:num w:numId="3" w16cid:durableId="1849834355">
    <w:abstractNumId w:val="1"/>
  </w:num>
  <w:num w:numId="4" w16cid:durableId="8645563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45"/>
    <w:rsid w:val="00025386"/>
    <w:rsid w:val="000423B9"/>
    <w:rsid w:val="00053927"/>
    <w:rsid w:val="00053DA9"/>
    <w:rsid w:val="00084786"/>
    <w:rsid w:val="00090D07"/>
    <w:rsid w:val="000A11D1"/>
    <w:rsid w:val="000D12EF"/>
    <w:rsid w:val="0013408D"/>
    <w:rsid w:val="0016158F"/>
    <w:rsid w:val="00166B10"/>
    <w:rsid w:val="00183CAF"/>
    <w:rsid w:val="00186320"/>
    <w:rsid w:val="00193D0D"/>
    <w:rsid w:val="001C2314"/>
    <w:rsid w:val="00213980"/>
    <w:rsid w:val="00223FFB"/>
    <w:rsid w:val="002330A6"/>
    <w:rsid w:val="0024648D"/>
    <w:rsid w:val="002B2833"/>
    <w:rsid w:val="002C55F4"/>
    <w:rsid w:val="002E3AAD"/>
    <w:rsid w:val="002E6BEC"/>
    <w:rsid w:val="003859D4"/>
    <w:rsid w:val="003A486D"/>
    <w:rsid w:val="003B6734"/>
    <w:rsid w:val="003B7B8C"/>
    <w:rsid w:val="004006D6"/>
    <w:rsid w:val="00417B96"/>
    <w:rsid w:val="0043089F"/>
    <w:rsid w:val="004374F2"/>
    <w:rsid w:val="00460705"/>
    <w:rsid w:val="00485239"/>
    <w:rsid w:val="004A0686"/>
    <w:rsid w:val="004A4FC1"/>
    <w:rsid w:val="004E0166"/>
    <w:rsid w:val="004E27D7"/>
    <w:rsid w:val="00522DDE"/>
    <w:rsid w:val="0053654E"/>
    <w:rsid w:val="0055145C"/>
    <w:rsid w:val="005624D8"/>
    <w:rsid w:val="005875D8"/>
    <w:rsid w:val="005A6E60"/>
    <w:rsid w:val="005E02FE"/>
    <w:rsid w:val="0061468E"/>
    <w:rsid w:val="00620476"/>
    <w:rsid w:val="00633A9F"/>
    <w:rsid w:val="00646FE5"/>
    <w:rsid w:val="00657A47"/>
    <w:rsid w:val="00662296"/>
    <w:rsid w:val="006A4013"/>
    <w:rsid w:val="006A63CA"/>
    <w:rsid w:val="006B71DE"/>
    <w:rsid w:val="006F6195"/>
    <w:rsid w:val="007179C3"/>
    <w:rsid w:val="00727D41"/>
    <w:rsid w:val="00745A44"/>
    <w:rsid w:val="007600EB"/>
    <w:rsid w:val="007666D6"/>
    <w:rsid w:val="0079767C"/>
    <w:rsid w:val="007A018C"/>
    <w:rsid w:val="007A2C38"/>
    <w:rsid w:val="007B00D5"/>
    <w:rsid w:val="007C2722"/>
    <w:rsid w:val="008038C9"/>
    <w:rsid w:val="00824D73"/>
    <w:rsid w:val="00830970"/>
    <w:rsid w:val="0087706D"/>
    <w:rsid w:val="008833CF"/>
    <w:rsid w:val="008B2778"/>
    <w:rsid w:val="008B797E"/>
    <w:rsid w:val="008C24D8"/>
    <w:rsid w:val="008C63D0"/>
    <w:rsid w:val="008D442B"/>
    <w:rsid w:val="008E7404"/>
    <w:rsid w:val="008E765F"/>
    <w:rsid w:val="008F2498"/>
    <w:rsid w:val="008F60BD"/>
    <w:rsid w:val="0093388F"/>
    <w:rsid w:val="00970A20"/>
    <w:rsid w:val="009858DF"/>
    <w:rsid w:val="009C718C"/>
    <w:rsid w:val="009E6D37"/>
    <w:rsid w:val="00A56A6F"/>
    <w:rsid w:val="00A60111"/>
    <w:rsid w:val="00A87380"/>
    <w:rsid w:val="00AC5FE1"/>
    <w:rsid w:val="00AD05CF"/>
    <w:rsid w:val="00AF4E90"/>
    <w:rsid w:val="00AF7375"/>
    <w:rsid w:val="00B0291B"/>
    <w:rsid w:val="00B6354B"/>
    <w:rsid w:val="00B641BE"/>
    <w:rsid w:val="00B657B5"/>
    <w:rsid w:val="00B77707"/>
    <w:rsid w:val="00BD20B3"/>
    <w:rsid w:val="00BE2070"/>
    <w:rsid w:val="00BE3BCE"/>
    <w:rsid w:val="00C12888"/>
    <w:rsid w:val="00C22D35"/>
    <w:rsid w:val="00C60F7A"/>
    <w:rsid w:val="00CB29AC"/>
    <w:rsid w:val="00CB2D7A"/>
    <w:rsid w:val="00CC3DC0"/>
    <w:rsid w:val="00CE0E2D"/>
    <w:rsid w:val="00CF4313"/>
    <w:rsid w:val="00D349B0"/>
    <w:rsid w:val="00D55FC4"/>
    <w:rsid w:val="00D9320D"/>
    <w:rsid w:val="00DC4842"/>
    <w:rsid w:val="00DC587A"/>
    <w:rsid w:val="00DC652A"/>
    <w:rsid w:val="00DD6EF2"/>
    <w:rsid w:val="00DE3B21"/>
    <w:rsid w:val="00DE73DD"/>
    <w:rsid w:val="00DF1C4D"/>
    <w:rsid w:val="00E13E5E"/>
    <w:rsid w:val="00E27ABB"/>
    <w:rsid w:val="00E60952"/>
    <w:rsid w:val="00E67109"/>
    <w:rsid w:val="00E679A8"/>
    <w:rsid w:val="00E765A1"/>
    <w:rsid w:val="00E86D3B"/>
    <w:rsid w:val="00EA14AF"/>
    <w:rsid w:val="00EB6A45"/>
    <w:rsid w:val="00EC10EE"/>
    <w:rsid w:val="00ED06EE"/>
    <w:rsid w:val="00ED0B19"/>
    <w:rsid w:val="00EE08FC"/>
    <w:rsid w:val="00EF3368"/>
    <w:rsid w:val="00F076FB"/>
    <w:rsid w:val="00F334B4"/>
    <w:rsid w:val="00F70546"/>
    <w:rsid w:val="00F8204E"/>
    <w:rsid w:val="00FB7BA7"/>
    <w:rsid w:val="00FF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15E47"/>
  <w15:docId w15:val="{A80FD9FE-1DDC-424D-8300-2C633A489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qFormat/>
    <w:rsid w:val="00AC5FE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D6E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qFormat/>
    <w:rsid w:val="00A6011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54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dc:description/>
  <cp:lastModifiedBy>Aleksandra Urban</cp:lastModifiedBy>
  <cp:revision>9</cp:revision>
  <dcterms:created xsi:type="dcterms:W3CDTF">2026-07-09T10:24:00Z</dcterms:created>
  <dcterms:modified xsi:type="dcterms:W3CDTF">2026-08-19T10:01:00Z</dcterms:modified>
</cp:coreProperties>
</file>